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E17BD" w14:textId="77777777" w:rsidR="002C65C8" w:rsidRDefault="002C65C8" w:rsidP="002C65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RYDDOK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391B283" w14:textId="77777777" w:rsidR="002C65C8" w:rsidRDefault="002C65C8" w:rsidP="002C65C8">
      <w:pPr>
        <w:pStyle w:val="NoSpacing"/>
        <w:rPr>
          <w:rFonts w:cs="Times New Roman"/>
          <w:szCs w:val="24"/>
        </w:rPr>
      </w:pPr>
    </w:p>
    <w:p w14:paraId="077A0104" w14:textId="77777777" w:rsidR="002C65C8" w:rsidRDefault="002C65C8" w:rsidP="002C65C8">
      <w:pPr>
        <w:pStyle w:val="NoSpacing"/>
        <w:rPr>
          <w:rFonts w:cs="Times New Roman"/>
          <w:szCs w:val="24"/>
        </w:rPr>
      </w:pPr>
    </w:p>
    <w:p w14:paraId="6E85BD7C" w14:textId="77777777" w:rsidR="002C65C8" w:rsidRDefault="002C65C8" w:rsidP="002C65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made a plaint of trespass and taking against Thomas Crips of Loose,</w:t>
      </w:r>
    </w:p>
    <w:p w14:paraId="1BC31F62" w14:textId="77777777" w:rsidR="002C65C8" w:rsidRDefault="002C65C8" w:rsidP="002C65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Kent(q.v.).</w:t>
      </w:r>
    </w:p>
    <w:p w14:paraId="2797A448" w14:textId="77777777" w:rsidR="002C65C8" w:rsidRDefault="002C65C8" w:rsidP="002C65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7F86220A" w14:textId="77777777" w:rsidR="002C65C8" w:rsidRDefault="002C65C8" w:rsidP="002C65C8">
      <w:pPr>
        <w:pStyle w:val="NoSpacing"/>
        <w:rPr>
          <w:rFonts w:cs="Times New Roman"/>
          <w:szCs w:val="24"/>
        </w:rPr>
      </w:pPr>
    </w:p>
    <w:p w14:paraId="57D4C933" w14:textId="77777777" w:rsidR="002C65C8" w:rsidRDefault="002C65C8" w:rsidP="002C65C8">
      <w:pPr>
        <w:pStyle w:val="NoSpacing"/>
        <w:rPr>
          <w:rFonts w:cs="Times New Roman"/>
          <w:szCs w:val="24"/>
        </w:rPr>
      </w:pPr>
    </w:p>
    <w:p w14:paraId="19379534" w14:textId="77777777" w:rsidR="002C65C8" w:rsidRDefault="002C65C8" w:rsidP="002C65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February 2024</w:t>
      </w:r>
    </w:p>
    <w:p w14:paraId="57EA1D9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4C566" w14:textId="77777777" w:rsidR="002C65C8" w:rsidRDefault="002C65C8" w:rsidP="009139A6">
      <w:r>
        <w:separator/>
      </w:r>
    </w:p>
  </w:endnote>
  <w:endnote w:type="continuationSeparator" w:id="0">
    <w:p w14:paraId="619980F0" w14:textId="77777777" w:rsidR="002C65C8" w:rsidRDefault="002C65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535E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F202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455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F008B" w14:textId="77777777" w:rsidR="002C65C8" w:rsidRDefault="002C65C8" w:rsidP="009139A6">
      <w:r>
        <w:separator/>
      </w:r>
    </w:p>
  </w:footnote>
  <w:footnote w:type="continuationSeparator" w:id="0">
    <w:p w14:paraId="27CE06CB" w14:textId="77777777" w:rsidR="002C65C8" w:rsidRDefault="002C65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5451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5B48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7FD8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5C8"/>
    <w:rsid w:val="000666E0"/>
    <w:rsid w:val="002510B7"/>
    <w:rsid w:val="00270799"/>
    <w:rsid w:val="002C65C8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D31EE"/>
  <w15:chartTrackingRefBased/>
  <w15:docId w15:val="{34581B3D-A251-495E-B1DC-DDEE88B10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C65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2024-04-03T19:48:00Z</dcterms:created>
  <dcterms:modified xsi:type="dcterms:W3CDTF">2024-04-03T19:49:00Z</dcterms:modified>
</cp:coreProperties>
</file>